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925AFD" w14:textId="77777777" w:rsidR="000D688D" w:rsidRDefault="000D688D" w:rsidP="000D688D">
      <w:pPr>
        <w:pStyle w:val="NoSpacing"/>
      </w:pPr>
      <w:r>
        <w:rPr>
          <w:u w:val="single"/>
        </w:rPr>
        <w:t>John BATYN</w:t>
      </w:r>
      <w:r>
        <w:t xml:space="preserve">   </w:t>
      </w:r>
      <w:proofErr w:type="gramStart"/>
      <w:r>
        <w:t xml:space="preserve">   (</w:t>
      </w:r>
      <w:proofErr w:type="gramEnd"/>
      <w:r>
        <w:t>fl.1444)</w:t>
      </w:r>
    </w:p>
    <w:p w14:paraId="64B95288" w14:textId="77777777" w:rsidR="000D688D" w:rsidRDefault="000D688D" w:rsidP="000D688D">
      <w:pPr>
        <w:pStyle w:val="NoSpacing"/>
      </w:pPr>
    </w:p>
    <w:p w14:paraId="34A01535" w14:textId="77777777" w:rsidR="000D688D" w:rsidRDefault="000D688D" w:rsidP="000D688D">
      <w:pPr>
        <w:pStyle w:val="NoSpacing"/>
      </w:pPr>
    </w:p>
    <w:p w14:paraId="7C5A5802" w14:textId="77777777" w:rsidR="000D688D" w:rsidRDefault="000D688D" w:rsidP="000D688D">
      <w:pPr>
        <w:pStyle w:val="NoSpacing"/>
      </w:pPr>
      <w:r>
        <w:tab/>
        <w:t>1444</w:t>
      </w:r>
      <w:r>
        <w:tab/>
        <w:t xml:space="preserve">He made a plaint of debt against Simon </w:t>
      </w:r>
      <w:proofErr w:type="spellStart"/>
      <w:r>
        <w:t>Clokmaker</w:t>
      </w:r>
      <w:proofErr w:type="spellEnd"/>
      <w:r>
        <w:t xml:space="preserve"> of Salisbury(q.v.) and</w:t>
      </w:r>
    </w:p>
    <w:p w14:paraId="30EF490D" w14:textId="77777777" w:rsidR="000D688D" w:rsidRDefault="000D688D" w:rsidP="000D688D">
      <w:pPr>
        <w:pStyle w:val="NoSpacing"/>
      </w:pPr>
      <w:r>
        <w:tab/>
      </w:r>
      <w:r>
        <w:tab/>
        <w:t xml:space="preserve">John </w:t>
      </w:r>
      <w:proofErr w:type="spellStart"/>
      <w:r>
        <w:t>Frankelyn</w:t>
      </w:r>
      <w:proofErr w:type="spellEnd"/>
      <w:r>
        <w:t xml:space="preserve"> of Salisbury(q.v.).</w:t>
      </w:r>
    </w:p>
    <w:p w14:paraId="66D2492B" w14:textId="77777777" w:rsidR="000D688D" w:rsidRDefault="000D688D" w:rsidP="000D688D">
      <w:pPr>
        <w:pStyle w:val="NoSpacing"/>
      </w:pPr>
      <w:r>
        <w:tab/>
      </w:r>
      <w:r>
        <w:tab/>
        <w:t xml:space="preserve">( </w:t>
      </w:r>
      <w:hyperlink r:id="rId6" w:history="1">
        <w:r w:rsidRPr="003B5C3C">
          <w:rPr>
            <w:rStyle w:val="Hyperlink"/>
          </w:rPr>
          <w:t>https://waalt.uh.edu/index.php/CP40/732</w:t>
        </w:r>
      </w:hyperlink>
      <w:r>
        <w:t xml:space="preserve"> )</w:t>
      </w:r>
    </w:p>
    <w:p w14:paraId="2C4DE178" w14:textId="77777777" w:rsidR="000D688D" w:rsidRDefault="000D688D" w:rsidP="000D688D">
      <w:pPr>
        <w:pStyle w:val="NoSpacing"/>
      </w:pPr>
    </w:p>
    <w:p w14:paraId="42CF932F" w14:textId="77777777" w:rsidR="000D688D" w:rsidRDefault="000D688D" w:rsidP="000D688D">
      <w:pPr>
        <w:pStyle w:val="NoSpacing"/>
      </w:pPr>
    </w:p>
    <w:p w14:paraId="304E3CB4" w14:textId="77777777" w:rsidR="000D688D" w:rsidRDefault="000D688D" w:rsidP="000D688D">
      <w:pPr>
        <w:pStyle w:val="NoSpacing"/>
      </w:pPr>
      <w:r>
        <w:t>27 September 2024</w:t>
      </w:r>
    </w:p>
    <w:p w14:paraId="10EBB7C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CBBB1D" w14:textId="77777777" w:rsidR="000D688D" w:rsidRDefault="000D688D" w:rsidP="009139A6">
      <w:r>
        <w:separator/>
      </w:r>
    </w:p>
  </w:endnote>
  <w:endnote w:type="continuationSeparator" w:id="0">
    <w:p w14:paraId="37FB4CCD" w14:textId="77777777" w:rsidR="000D688D" w:rsidRDefault="000D688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604F1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C5A4C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C11D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CB6DED" w14:textId="77777777" w:rsidR="000D688D" w:rsidRDefault="000D688D" w:rsidP="009139A6">
      <w:r>
        <w:separator/>
      </w:r>
    </w:p>
  </w:footnote>
  <w:footnote w:type="continuationSeparator" w:id="0">
    <w:p w14:paraId="099708CE" w14:textId="77777777" w:rsidR="000D688D" w:rsidRDefault="000D688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BB7C7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16B02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2DFCE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88D"/>
    <w:rsid w:val="000666E0"/>
    <w:rsid w:val="000D688D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EF58C2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916B79"/>
  <w15:chartTrackingRefBased/>
  <w15:docId w15:val="{02131F6C-D613-49A6-95FE-10ECC0855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D68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3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2024-09-27T17:05:00Z</dcterms:created>
  <dcterms:modified xsi:type="dcterms:W3CDTF">2024-09-27T17:05:00Z</dcterms:modified>
</cp:coreProperties>
</file>